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7DA0E" w14:textId="77777777" w:rsidR="002C3524" w:rsidRDefault="002C3524" w:rsidP="002C3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BATELER, M.A.</w:t>
      </w:r>
      <w:r>
        <w:rPr>
          <w:rFonts w:cs="Times New Roman"/>
          <w:szCs w:val="24"/>
        </w:rPr>
        <w:t xml:space="preserve">        (fl.1470)</w:t>
      </w:r>
    </w:p>
    <w:p w14:paraId="59752E84" w14:textId="77777777" w:rsidR="002C3524" w:rsidRDefault="002C3524" w:rsidP="002C3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Godmanchester.</w:t>
      </w:r>
    </w:p>
    <w:p w14:paraId="7F865936" w14:textId="77777777" w:rsidR="002C3524" w:rsidRDefault="002C3524" w:rsidP="002C3524">
      <w:pPr>
        <w:pStyle w:val="NoSpacing"/>
        <w:rPr>
          <w:rFonts w:cs="Times New Roman"/>
          <w:szCs w:val="24"/>
        </w:rPr>
      </w:pPr>
    </w:p>
    <w:p w14:paraId="601975F6" w14:textId="77777777" w:rsidR="002C3524" w:rsidRDefault="002C3524" w:rsidP="002C3524">
      <w:pPr>
        <w:pStyle w:val="NoSpacing"/>
        <w:rPr>
          <w:rFonts w:cs="Times New Roman"/>
          <w:szCs w:val="24"/>
        </w:rPr>
      </w:pPr>
    </w:p>
    <w:p w14:paraId="4BCF3642" w14:textId="77777777" w:rsidR="002C3524" w:rsidRDefault="002C3524" w:rsidP="002C3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He made his Will.</w:t>
      </w:r>
    </w:p>
    <w:p w14:paraId="67615E49" w14:textId="77777777" w:rsidR="002C3524" w:rsidRDefault="002C3524" w:rsidP="002C3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1D6B0E55" w14:textId="77777777" w:rsidR="002C3524" w:rsidRDefault="002C3524" w:rsidP="002C3524">
      <w:pPr>
        <w:pStyle w:val="NoSpacing"/>
        <w:rPr>
          <w:rFonts w:cs="Times New Roman"/>
          <w:szCs w:val="24"/>
        </w:rPr>
      </w:pPr>
    </w:p>
    <w:p w14:paraId="2F11975D" w14:textId="77777777" w:rsidR="002C3524" w:rsidRDefault="002C3524" w:rsidP="002C3524">
      <w:pPr>
        <w:pStyle w:val="NoSpacing"/>
        <w:rPr>
          <w:rFonts w:cs="Times New Roman"/>
          <w:szCs w:val="24"/>
        </w:rPr>
      </w:pPr>
    </w:p>
    <w:p w14:paraId="50E8A55F" w14:textId="57132BCF" w:rsidR="002C3524" w:rsidRDefault="002C3524" w:rsidP="002C352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4BF74C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0AE00" w14:textId="77777777" w:rsidR="002C3524" w:rsidRDefault="002C3524" w:rsidP="009139A6">
      <w:r>
        <w:separator/>
      </w:r>
    </w:p>
  </w:endnote>
  <w:endnote w:type="continuationSeparator" w:id="0">
    <w:p w14:paraId="7327D0BF" w14:textId="77777777" w:rsidR="002C3524" w:rsidRDefault="002C35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F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6D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B2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967D2" w14:textId="77777777" w:rsidR="002C3524" w:rsidRDefault="002C3524" w:rsidP="009139A6">
      <w:r>
        <w:separator/>
      </w:r>
    </w:p>
  </w:footnote>
  <w:footnote w:type="continuationSeparator" w:id="0">
    <w:p w14:paraId="562632AA" w14:textId="77777777" w:rsidR="002C3524" w:rsidRDefault="002C35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E85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78B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1F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524"/>
    <w:rsid w:val="000666E0"/>
    <w:rsid w:val="000A2E7A"/>
    <w:rsid w:val="001307AC"/>
    <w:rsid w:val="00190DFA"/>
    <w:rsid w:val="002510B7"/>
    <w:rsid w:val="00270799"/>
    <w:rsid w:val="002737D5"/>
    <w:rsid w:val="002C3524"/>
    <w:rsid w:val="00357E4A"/>
    <w:rsid w:val="005C130B"/>
    <w:rsid w:val="00603C8A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A1C85"/>
  <w15:chartTrackingRefBased/>
  <w15:docId w15:val="{D747AFB5-571B-4337-9511-F8AC6DC0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35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2025-04-19T19:21:00Z</dcterms:created>
  <dcterms:modified xsi:type="dcterms:W3CDTF">2025-04-19T19:22:00Z</dcterms:modified>
</cp:coreProperties>
</file>